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C7569" w14:textId="77777777" w:rsidR="007770F7" w:rsidRPr="00E71B2F" w:rsidRDefault="007770F7" w:rsidP="007770F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07A0EE4D" w14:textId="77777777" w:rsidR="007770F7" w:rsidRPr="00E71B2F" w:rsidRDefault="007770F7" w:rsidP="007770F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43E2B971" w14:textId="44C241FA" w:rsidR="007770F7" w:rsidRPr="00E71B2F" w:rsidRDefault="007770F7" w:rsidP="007770F7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19.10.2023</w:t>
      </w:r>
    </w:p>
    <w:bookmarkEnd w:id="0"/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4132" w:type="dxa"/>
        <w:tblInd w:w="38" w:type="dxa"/>
        <w:tblLook w:val="04A0" w:firstRow="1" w:lastRow="0" w:firstColumn="1" w:lastColumn="0" w:noHBand="0" w:noVBand="1"/>
      </w:tblPr>
      <w:tblGrid>
        <w:gridCol w:w="1873"/>
        <w:gridCol w:w="2337"/>
        <w:gridCol w:w="2115"/>
        <w:gridCol w:w="1996"/>
        <w:gridCol w:w="2835"/>
        <w:gridCol w:w="1919"/>
        <w:gridCol w:w="1057"/>
      </w:tblGrid>
      <w:tr w:rsidR="007770F7" w:rsidRPr="006A4216" w14:paraId="74965B54" w14:textId="77777777" w:rsidTr="00C44D7A">
        <w:trPr>
          <w:trHeight w:val="311"/>
        </w:trPr>
        <w:tc>
          <w:tcPr>
            <w:tcW w:w="1873" w:type="dxa"/>
            <w:vAlign w:val="center"/>
          </w:tcPr>
          <w:p w14:paraId="6736518E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29E39EE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1C5420D2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44501856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gridSpan w:val="2"/>
            <w:vAlign w:val="center"/>
          </w:tcPr>
          <w:p w14:paraId="4FC285DD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7770F7" w:rsidRPr="0073420D" w14:paraId="4DEC3E1C" w14:textId="77777777" w:rsidTr="00C44D7A">
        <w:trPr>
          <w:trHeight w:val="567"/>
        </w:trPr>
        <w:tc>
          <w:tcPr>
            <w:tcW w:w="1873" w:type="dxa"/>
          </w:tcPr>
          <w:p w14:paraId="473AA2DF" w14:textId="77777777" w:rsidR="007770F7" w:rsidRPr="0073420D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vAlign w:val="center"/>
          </w:tcPr>
          <w:p w14:paraId="2F871A82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15" w:type="dxa"/>
          </w:tcPr>
          <w:p w14:paraId="6D10AA5E" w14:textId="77777777" w:rsidR="007770F7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3364BA61" w14:textId="77777777" w:rsidR="007770F7" w:rsidRPr="00B751C0" w:rsidRDefault="007770F7" w:rsidP="00255A6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(v primeru, da se javno naročilo oddaja po sklopih, se še navede št.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sklopa)</w:t>
            </w:r>
          </w:p>
        </w:tc>
        <w:tc>
          <w:tcPr>
            <w:tcW w:w="1996" w:type="dxa"/>
            <w:vAlign w:val="center"/>
          </w:tcPr>
          <w:p w14:paraId="3A4EFA2C" w14:textId="77777777" w:rsidR="007770F7" w:rsidRPr="00C44D7A" w:rsidRDefault="007770F7" w:rsidP="00255A64">
            <w:pPr>
              <w:jc w:val="center"/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 xml:space="preserve">Vrsta storitve </w:t>
            </w:r>
          </w:p>
          <w:p w14:paraId="02E04926" w14:textId="14879AD7" w:rsidR="007770F7" w:rsidRPr="0073420D" w:rsidRDefault="00C44D7A" w:rsidP="00255A6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7770F7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10A397EF" w14:textId="77777777" w:rsidR="007770F7" w:rsidRDefault="007770F7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7770F7" w:rsidRPr="0073420D" w:rsidRDefault="007770F7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976" w:type="dxa"/>
            <w:gridSpan w:val="2"/>
            <w:vAlign w:val="center"/>
          </w:tcPr>
          <w:p w14:paraId="264A87E6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7770F7" w:rsidRPr="006A4216" w14:paraId="08AD3A77" w14:textId="77777777" w:rsidTr="00C44D7A">
        <w:trPr>
          <w:trHeight w:val="293"/>
        </w:trPr>
        <w:tc>
          <w:tcPr>
            <w:tcW w:w="1873" w:type="dxa"/>
            <w:vAlign w:val="center"/>
          </w:tcPr>
          <w:p w14:paraId="7B178652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>Glavni ponudnik</w:t>
            </w:r>
          </w:p>
        </w:tc>
        <w:tc>
          <w:tcPr>
            <w:tcW w:w="2337" w:type="dxa"/>
          </w:tcPr>
          <w:p w14:paraId="5088E2F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2E76E17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21B34DC5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ABA30C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3EE512F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0A1B6D06" w14:textId="77777777" w:rsidTr="00C44D7A">
        <w:trPr>
          <w:trHeight w:val="283"/>
        </w:trPr>
        <w:tc>
          <w:tcPr>
            <w:tcW w:w="1873" w:type="dxa"/>
            <w:vAlign w:val="center"/>
          </w:tcPr>
          <w:p w14:paraId="78A89828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337" w:type="dxa"/>
          </w:tcPr>
          <w:p w14:paraId="76E227D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5D1E95B4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962025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7A1CB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3896BE9D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26F6C176" w14:textId="77777777" w:rsidTr="00C44D7A">
        <w:trPr>
          <w:trHeight w:val="273"/>
        </w:trPr>
        <w:tc>
          <w:tcPr>
            <w:tcW w:w="1873" w:type="dxa"/>
            <w:vAlign w:val="center"/>
          </w:tcPr>
          <w:p w14:paraId="59322671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37" w:type="dxa"/>
          </w:tcPr>
          <w:p w14:paraId="73F99DC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4A26EE9A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29C67FB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7A8749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048CC1E3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33137B9F" w14:textId="77777777" w:rsidTr="00C44D7A">
        <w:trPr>
          <w:gridAfter w:val="1"/>
          <w:wAfter w:w="1057" w:type="dxa"/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vAlign w:val="center"/>
          </w:tcPr>
          <w:p w14:paraId="647D3796" w14:textId="47E7BEA3" w:rsidR="007770F7" w:rsidRPr="006A4216" w:rsidRDefault="007770F7" w:rsidP="00255A64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4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  <w:bookmarkStart w:id="1" w:name="_GoBack"/>
      <w:bookmarkEnd w:id="1"/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8161D" w14:textId="77777777" w:rsidR="0075128C" w:rsidRDefault="0075128C">
      <w:r>
        <w:separator/>
      </w:r>
    </w:p>
  </w:endnote>
  <w:endnote w:type="continuationSeparator" w:id="0">
    <w:p w14:paraId="49165ADD" w14:textId="77777777" w:rsidR="0075128C" w:rsidRDefault="0075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3D788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8AF86" w14:textId="77777777" w:rsidR="0075128C" w:rsidRDefault="0075128C">
      <w:r>
        <w:separator/>
      </w:r>
    </w:p>
  </w:footnote>
  <w:footnote w:type="continuationSeparator" w:id="0">
    <w:p w14:paraId="4D74AA70" w14:textId="77777777" w:rsidR="0075128C" w:rsidRDefault="0075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770F7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4D7A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8B63DF-B0E3-48E5-8733-C460105D3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www.w3.org/XML/1998/namespace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C1F87DD-3187-40BE-B1C7-DAA40A35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1</Pages>
  <Words>227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54</cp:revision>
  <cp:lastPrinted>2016-06-20T06:28:00Z</cp:lastPrinted>
  <dcterms:created xsi:type="dcterms:W3CDTF">2016-05-31T11:25:00Z</dcterms:created>
  <dcterms:modified xsi:type="dcterms:W3CDTF">2023-10-19T11:55:00Z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